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F9" w:rsidRPr="00250089" w:rsidRDefault="00AE22F9" w:rsidP="002500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-46.3pt;margin-top:-66pt;width:52.5pt;height:83.1pt;z-index:251658240;visibility:visible" stroked="f">
            <v:textbox style="mso-fit-shape-to-text:t">
              <w:txbxContent>
                <w:p w:rsidR="00AE22F9" w:rsidRDefault="00AE22F9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附件</w:t>
                  </w:r>
                </w:p>
              </w:txbxContent>
            </v:textbox>
          </v:shape>
        </w:pict>
      </w:r>
      <w:r w:rsidRPr="00250089">
        <w:rPr>
          <w:rFonts w:ascii="Times New Roman" w:hAnsi="Times New Roman" w:cs="宋体" w:hint="eastAsia"/>
          <w:b/>
          <w:bCs/>
          <w:sz w:val="36"/>
          <w:szCs w:val="36"/>
        </w:rPr>
        <w:t>教学单位基础数据核对一览表</w:t>
      </w:r>
    </w:p>
    <w:tbl>
      <w:tblPr>
        <w:tblW w:w="14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"/>
        <w:gridCol w:w="991"/>
        <w:gridCol w:w="975"/>
        <w:gridCol w:w="1272"/>
        <w:gridCol w:w="816"/>
        <w:gridCol w:w="1351"/>
        <w:gridCol w:w="1027"/>
        <w:gridCol w:w="1374"/>
        <w:gridCol w:w="1992"/>
        <w:gridCol w:w="1296"/>
        <w:gridCol w:w="2232"/>
      </w:tblGrid>
      <w:tr w:rsidR="00AE22F9" w:rsidRPr="00550946">
        <w:trPr>
          <w:trHeight w:hRule="exact" w:val="805"/>
          <w:tblHeader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4F74AB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F74AB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教职工</w:t>
            </w:r>
          </w:p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F74AB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总人数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正确划</w:t>
            </w:r>
            <w:r w:rsidRPr="00272DD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〇</w:t>
            </w:r>
          </w:p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错误修改</w:t>
            </w:r>
          </w:p>
        </w:tc>
        <w:tc>
          <w:tcPr>
            <w:tcW w:w="816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在校</w:t>
            </w:r>
          </w:p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生数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0665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正确划</w:t>
            </w:r>
            <w:r w:rsidRPr="00272DD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〇</w:t>
            </w:r>
          </w:p>
          <w:p w:rsidR="00AE22F9" w:rsidRPr="00272DDA" w:rsidRDefault="00AE22F9" w:rsidP="000665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错误修改</w:t>
            </w:r>
          </w:p>
        </w:tc>
        <w:tc>
          <w:tcPr>
            <w:tcW w:w="1027" w:type="dxa"/>
            <w:vAlign w:val="center"/>
          </w:tcPr>
          <w:p w:rsidR="00AE22F9" w:rsidRPr="004F74AB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F74AB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专任教师人数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0665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正确划</w:t>
            </w:r>
            <w:r w:rsidRPr="00272DD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〇</w:t>
            </w:r>
          </w:p>
          <w:p w:rsidR="00AE22F9" w:rsidRPr="00272DDA" w:rsidRDefault="00AE22F9" w:rsidP="000665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错误修改</w:t>
            </w:r>
          </w:p>
        </w:tc>
        <w:tc>
          <w:tcPr>
            <w:tcW w:w="1992" w:type="dxa"/>
            <w:vAlign w:val="center"/>
          </w:tcPr>
          <w:p w:rsidR="00AE22F9" w:rsidRPr="004F74AB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F74AB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专任教师中副高</w:t>
            </w:r>
          </w:p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F74AB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以上比例（</w:t>
            </w:r>
            <w:r w:rsidRPr="004F74A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%</w:t>
            </w:r>
            <w:r w:rsidRPr="004F74AB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1296" w:type="dxa"/>
            <w:vAlign w:val="center"/>
          </w:tcPr>
          <w:p w:rsidR="00AE22F9" w:rsidRPr="00272DDA" w:rsidRDefault="00AE22F9" w:rsidP="000665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正确划</w:t>
            </w:r>
            <w:r w:rsidRPr="00272DD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〇</w:t>
            </w:r>
          </w:p>
          <w:p w:rsidR="00AE22F9" w:rsidRPr="00272DDA" w:rsidRDefault="00AE22F9" w:rsidP="000665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错误修改</w:t>
            </w:r>
          </w:p>
        </w:tc>
        <w:tc>
          <w:tcPr>
            <w:tcW w:w="2232" w:type="dxa"/>
            <w:vAlign w:val="center"/>
          </w:tcPr>
          <w:p w:rsidR="00AE22F9" w:rsidRDefault="00AE22F9" w:rsidP="0010248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负责人签字</w:t>
            </w:r>
          </w:p>
          <w:p w:rsidR="00AE22F9" w:rsidRPr="00272DDA" w:rsidRDefault="00AE22F9" w:rsidP="0010248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（学院公章）</w:t>
            </w: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经管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C8369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1672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60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C8369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48.33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29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52.94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64.70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22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历史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60.00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马院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66.67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22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师范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7C3DF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7C3DF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58.82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体育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71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63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53.97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34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7C3DF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7C3DF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38.67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29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日语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32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7C3DF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48.15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音乐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81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71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30.99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22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美术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AB259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39.29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22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信息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AB259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1604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96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50.00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48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35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物理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48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5040D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5040D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75.76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25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环化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9924C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9924C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65.15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43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生命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8A2F0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8A2F0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56.76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21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机械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70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1255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8A2F0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48.21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27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建工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8A2F0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1164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42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71.43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30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8A2F0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58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60.34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35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护理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8A2F0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53.85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中山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—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—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—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新华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—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—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—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—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旅游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8A2F0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68.42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72DD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国际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8A2F0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33.33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E22F9" w:rsidRPr="00550946">
        <w:trPr>
          <w:trHeight w:hRule="exact" w:val="510"/>
          <w:jc w:val="center"/>
        </w:trPr>
        <w:tc>
          <w:tcPr>
            <w:tcW w:w="708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AE22F9" w:rsidRPr="00250089" w:rsidRDefault="00AE22F9" w:rsidP="00055D8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50089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109</w:t>
            </w:r>
          </w:p>
        </w:tc>
        <w:tc>
          <w:tcPr>
            <w:tcW w:w="127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E22F9" w:rsidRPr="00550946" w:rsidRDefault="00AE22F9" w:rsidP="00B24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46">
              <w:rPr>
                <w:rFonts w:ascii="Times New Roman" w:hAnsi="Times New Roman" w:cs="Times New Roman"/>
                <w:sz w:val="24"/>
                <w:szCs w:val="24"/>
              </w:rPr>
              <w:t>14894</w:t>
            </w:r>
          </w:p>
        </w:tc>
        <w:tc>
          <w:tcPr>
            <w:tcW w:w="1351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894</w:t>
            </w:r>
          </w:p>
        </w:tc>
        <w:tc>
          <w:tcPr>
            <w:tcW w:w="1374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52.80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472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296" w:type="dxa"/>
            <w:vAlign w:val="center"/>
          </w:tcPr>
          <w:p w:rsidR="00AE22F9" w:rsidRPr="00250089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E22F9" w:rsidRPr="00272DDA" w:rsidRDefault="00AE22F9" w:rsidP="00D770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AE22F9" w:rsidRPr="005148B5" w:rsidRDefault="00AE22F9" w:rsidP="00272DDA">
      <w:pPr>
        <w:rPr>
          <w:rFonts w:ascii="楷体" w:eastAsia="楷体" w:hAnsi="楷体" w:cs="Times New Roman"/>
          <w:sz w:val="24"/>
          <w:szCs w:val="24"/>
        </w:rPr>
      </w:pPr>
      <w:r w:rsidRPr="005148B5">
        <w:rPr>
          <w:rFonts w:ascii="楷体" w:eastAsia="楷体" w:hAnsi="楷体" w:cs="楷体" w:hint="eastAsia"/>
          <w:sz w:val="24"/>
          <w:szCs w:val="24"/>
        </w:rPr>
        <w:t>注：教职工总人数、专任教师人数、专任教师中副高以上比例依据人事处</w:t>
      </w:r>
      <w:r w:rsidRPr="005148B5">
        <w:rPr>
          <w:rFonts w:ascii="楷体" w:eastAsia="楷体" w:hAnsi="楷体" w:cs="楷体"/>
          <w:sz w:val="24"/>
          <w:szCs w:val="24"/>
        </w:rPr>
        <w:t>2016</w:t>
      </w:r>
      <w:r w:rsidRPr="005148B5">
        <w:rPr>
          <w:rFonts w:ascii="楷体" w:eastAsia="楷体" w:hAnsi="楷体" w:cs="楷体" w:hint="eastAsia"/>
          <w:sz w:val="24"/>
          <w:szCs w:val="24"/>
        </w:rPr>
        <w:t>年</w:t>
      </w:r>
      <w:r w:rsidRPr="005148B5">
        <w:rPr>
          <w:rFonts w:ascii="楷体" w:eastAsia="楷体" w:hAnsi="楷体" w:cs="楷体"/>
          <w:sz w:val="24"/>
          <w:szCs w:val="24"/>
        </w:rPr>
        <w:t>12</w:t>
      </w:r>
      <w:r w:rsidRPr="005148B5">
        <w:rPr>
          <w:rFonts w:ascii="楷体" w:eastAsia="楷体" w:hAnsi="楷体" w:cs="楷体" w:hint="eastAsia"/>
          <w:sz w:val="24"/>
          <w:szCs w:val="24"/>
        </w:rPr>
        <w:t>月</w:t>
      </w:r>
      <w:r w:rsidRPr="005148B5">
        <w:rPr>
          <w:rFonts w:ascii="楷体" w:eastAsia="楷体" w:hAnsi="楷体" w:cs="楷体"/>
          <w:sz w:val="24"/>
          <w:szCs w:val="24"/>
        </w:rPr>
        <w:t>12</w:t>
      </w:r>
      <w:r w:rsidRPr="005148B5">
        <w:rPr>
          <w:rFonts w:ascii="楷体" w:eastAsia="楷体" w:hAnsi="楷体" w:cs="楷体" w:hint="eastAsia"/>
          <w:sz w:val="24"/>
          <w:szCs w:val="24"/>
        </w:rPr>
        <w:t>日提供数据进行统计；在校生数据来自</w:t>
      </w:r>
      <w:r w:rsidRPr="005148B5">
        <w:rPr>
          <w:rFonts w:ascii="楷体" w:eastAsia="楷体" w:hAnsi="楷体" w:cs="楷体"/>
          <w:sz w:val="24"/>
          <w:szCs w:val="24"/>
        </w:rPr>
        <w:t>2016</w:t>
      </w:r>
      <w:r w:rsidRPr="005148B5">
        <w:rPr>
          <w:rFonts w:ascii="楷体" w:eastAsia="楷体" w:hAnsi="楷体" w:cs="楷体" w:hint="eastAsia"/>
          <w:sz w:val="24"/>
          <w:szCs w:val="24"/>
        </w:rPr>
        <w:t>年</w:t>
      </w:r>
      <w:r w:rsidRPr="005148B5">
        <w:rPr>
          <w:rFonts w:ascii="楷体" w:eastAsia="楷体" w:hAnsi="楷体" w:cs="楷体"/>
          <w:sz w:val="24"/>
          <w:szCs w:val="24"/>
        </w:rPr>
        <w:t>12</w:t>
      </w:r>
      <w:r w:rsidRPr="005148B5">
        <w:rPr>
          <w:rFonts w:ascii="楷体" w:eastAsia="楷体" w:hAnsi="楷体" w:cs="楷体" w:hint="eastAsia"/>
          <w:sz w:val="24"/>
          <w:szCs w:val="24"/>
        </w:rPr>
        <w:t>月</w:t>
      </w:r>
      <w:r w:rsidRPr="005148B5">
        <w:rPr>
          <w:rFonts w:ascii="楷体" w:eastAsia="楷体" w:hAnsi="楷体" w:cs="楷体"/>
          <w:sz w:val="24"/>
          <w:szCs w:val="24"/>
        </w:rPr>
        <w:t>6</w:t>
      </w:r>
      <w:r w:rsidRPr="005148B5">
        <w:rPr>
          <w:rFonts w:ascii="楷体" w:eastAsia="楷体" w:hAnsi="楷体" w:cs="楷体" w:hint="eastAsia"/>
          <w:sz w:val="24"/>
          <w:szCs w:val="24"/>
        </w:rPr>
        <w:t>日正方教务管理系统。</w:t>
      </w:r>
    </w:p>
    <w:sectPr w:rsidR="00AE22F9" w:rsidRPr="005148B5" w:rsidSect="005822FF">
      <w:pgSz w:w="16838" w:h="11906" w:orient="landscape" w:code="9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2F9" w:rsidRDefault="00AE22F9" w:rsidP="00C8369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E22F9" w:rsidRDefault="00AE22F9" w:rsidP="00C8369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2F9" w:rsidRDefault="00AE22F9" w:rsidP="00C8369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E22F9" w:rsidRDefault="00AE22F9" w:rsidP="00C8369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7770"/>
    <w:rsid w:val="000217D7"/>
    <w:rsid w:val="00055D8B"/>
    <w:rsid w:val="00066505"/>
    <w:rsid w:val="000916F2"/>
    <w:rsid w:val="0010248C"/>
    <w:rsid w:val="00111136"/>
    <w:rsid w:val="00125C74"/>
    <w:rsid w:val="0013033E"/>
    <w:rsid w:val="00173569"/>
    <w:rsid w:val="001A5C41"/>
    <w:rsid w:val="001B2525"/>
    <w:rsid w:val="00211552"/>
    <w:rsid w:val="00235BFD"/>
    <w:rsid w:val="00250089"/>
    <w:rsid w:val="00272DDA"/>
    <w:rsid w:val="00295CD3"/>
    <w:rsid w:val="002A507B"/>
    <w:rsid w:val="003817CF"/>
    <w:rsid w:val="003D293A"/>
    <w:rsid w:val="003F6186"/>
    <w:rsid w:val="00420E87"/>
    <w:rsid w:val="00466177"/>
    <w:rsid w:val="00494E1D"/>
    <w:rsid w:val="004B4A38"/>
    <w:rsid w:val="004F74AB"/>
    <w:rsid w:val="005040D1"/>
    <w:rsid w:val="005148B5"/>
    <w:rsid w:val="00550946"/>
    <w:rsid w:val="005822FF"/>
    <w:rsid w:val="00740A51"/>
    <w:rsid w:val="007C3DFB"/>
    <w:rsid w:val="007E54D1"/>
    <w:rsid w:val="00882B17"/>
    <w:rsid w:val="008A2F0E"/>
    <w:rsid w:val="008C1B3B"/>
    <w:rsid w:val="00983051"/>
    <w:rsid w:val="009924C8"/>
    <w:rsid w:val="009B0777"/>
    <w:rsid w:val="009E57AB"/>
    <w:rsid w:val="00AA5882"/>
    <w:rsid w:val="00AB2596"/>
    <w:rsid w:val="00AE22F9"/>
    <w:rsid w:val="00B24ED4"/>
    <w:rsid w:val="00BB087B"/>
    <w:rsid w:val="00C27E05"/>
    <w:rsid w:val="00C83694"/>
    <w:rsid w:val="00C874BB"/>
    <w:rsid w:val="00C920B5"/>
    <w:rsid w:val="00CA63A1"/>
    <w:rsid w:val="00CF6386"/>
    <w:rsid w:val="00D770B4"/>
    <w:rsid w:val="00D97059"/>
    <w:rsid w:val="00E62268"/>
    <w:rsid w:val="00EC7ED2"/>
    <w:rsid w:val="00F67770"/>
    <w:rsid w:val="00FF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07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1113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1136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C83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369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83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36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07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142</Words>
  <Characters>810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教务通知[2016]80号</dc:title>
  <dc:subject/>
  <dc:creator>lenovo</dc:creator>
  <cp:keywords/>
  <dc:description/>
  <cp:lastModifiedBy>jwc</cp:lastModifiedBy>
  <cp:revision>3</cp:revision>
  <dcterms:created xsi:type="dcterms:W3CDTF">2016-12-14T07:24:00Z</dcterms:created>
  <dcterms:modified xsi:type="dcterms:W3CDTF">2016-12-14T07:24:00Z</dcterms:modified>
</cp:coreProperties>
</file>